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bookmarkStart w:id="0" w:name="_GoBack"/>
      <w:bookmarkEnd w:id="0"/>
      <w:r>
        <w:t>Standards Unwrapped:</w:t>
      </w:r>
      <w:r w:rsidR="00DA2CE1">
        <w:t xml:space="preserve"> RI_3.1__</w:t>
      </w:r>
      <w:r>
        <w:t>______________________  Grade Level:_____</w:t>
      </w:r>
      <w:r w:rsidR="00DA2CE1">
        <w:t>3</w:t>
      </w:r>
      <w:r>
        <w:t>_________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2"/>
        <w:gridCol w:w="4604"/>
      </w:tblGrid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EC691C" w:rsidRDefault="00DA2CE1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 .3.1</w:t>
            </w:r>
          </w:p>
          <w:p w:rsidR="00DA2CE1" w:rsidRPr="009A0498" w:rsidRDefault="00DA2CE1" w:rsidP="00EC691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A0498">
              <w:rPr>
                <w:b/>
                <w:sz w:val="24"/>
                <w:szCs w:val="24"/>
              </w:rPr>
              <w:t xml:space="preserve">Ask and answer questions to demonstrate understanding of text, referring explicitly to the text </w:t>
            </w:r>
            <w:r w:rsidR="009A0498" w:rsidRPr="009A0498">
              <w:rPr>
                <w:b/>
                <w:sz w:val="24"/>
                <w:szCs w:val="24"/>
              </w:rPr>
              <w:t>as the basis for answers.</w:t>
            </w:r>
          </w:p>
        </w:tc>
      </w:tr>
      <w:tr w:rsidR="00EC691C" w:rsidRPr="00EC691C" w:rsidTr="00EC691C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FB1A05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205105</wp:posOffset>
                      </wp:positionV>
                      <wp:extent cx="341630" cy="257175"/>
                      <wp:effectExtent l="0" t="0" r="20320" b="28575"/>
                      <wp:wrapNone/>
                      <wp:docPr id="3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163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6.15pt;width:26.9pt;height:20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203835</wp:posOffset>
                      </wp:positionV>
                      <wp:extent cx="457200" cy="257175"/>
                      <wp:effectExtent l="0" t="0" r="19050" b="28575"/>
                      <wp:wrapNone/>
                      <wp:docPr id="3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9.6pt;margin-top:16.05pt;width:36pt;height:20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C691C" w:rsidRPr="00EC691C">
              <w:rPr>
                <w:b/>
                <w:sz w:val="28"/>
                <w:szCs w:val="28"/>
              </w:rPr>
              <w:t>UNWRAPPED STANDARD:</w:t>
            </w:r>
          </w:p>
          <w:p w:rsidR="00EC691C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Ask and answer </w:t>
            </w:r>
            <w:r w:rsidRPr="009A0498">
              <w:rPr>
                <w:sz w:val="24"/>
                <w:szCs w:val="24"/>
                <w:u w:val="single"/>
              </w:rPr>
              <w:t>questions</w:t>
            </w:r>
            <w:r>
              <w:rPr>
                <w:sz w:val="24"/>
                <w:szCs w:val="24"/>
              </w:rPr>
              <w:t xml:space="preserve"> to demonstrate </w:t>
            </w:r>
            <w:r w:rsidRPr="009A0498">
              <w:rPr>
                <w:sz w:val="24"/>
                <w:szCs w:val="24"/>
                <w:u w:val="single"/>
              </w:rPr>
              <w:t>understanding of text</w:t>
            </w:r>
            <w:r>
              <w:rPr>
                <w:sz w:val="24"/>
                <w:szCs w:val="24"/>
              </w:rPr>
              <w:t>, referring explicitly to the text as the basis for answers.</w:t>
            </w:r>
          </w:p>
        </w:tc>
      </w:tr>
      <w:tr w:rsidR="00EC691C" w:rsidRPr="00EC691C" w:rsidTr="00EC691C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 w:rsidRPr="009A0498">
              <w:rPr>
                <w:sz w:val="24"/>
                <w:szCs w:val="24"/>
              </w:rPr>
              <w:t>Questions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 w:rsidRPr="009A0498">
              <w:rPr>
                <w:sz w:val="24"/>
                <w:szCs w:val="24"/>
              </w:rPr>
              <w:t>Understanding of text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Characters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Setting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Problem/Solution</w:t>
            </w:r>
          </w:p>
          <w:p w:rsidR="00E508FE" w:rsidRDefault="00E508FE" w:rsidP="009A0498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Main Idea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EC691C" w:rsidRPr="00EC691C" w:rsidRDefault="00EC691C" w:rsidP="00EC691C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EC691C" w:rsidRDefault="00EC691C" w:rsidP="00EC691C">
            <w:pPr>
              <w:spacing w:after="0" w:line="240" w:lineRule="auto"/>
              <w:rPr>
                <w:sz w:val="24"/>
                <w:szCs w:val="24"/>
              </w:rPr>
            </w:pP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ask (questions)</w:t>
            </w:r>
          </w:p>
          <w:p w:rsid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answer (questions)</w:t>
            </w:r>
          </w:p>
          <w:p w:rsidR="009A0498" w:rsidRPr="009A0498" w:rsidRDefault="009A0498" w:rsidP="00EC69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Prompt to identify answers using the text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A1D23" w:rsidRDefault="008A1D23" w:rsidP="00BE55A5">
      <w:pPr>
        <w:ind w:firstLine="720"/>
      </w:pPr>
    </w:p>
    <w:p w:rsidR="009A0498" w:rsidRDefault="009A0498" w:rsidP="00BE55A5">
      <w:pPr>
        <w:ind w:firstLine="720"/>
      </w:pPr>
      <w:r>
        <w:t>Standards Unwrapped:_</w:t>
      </w:r>
      <w:r w:rsidR="00BE55A5">
        <w:t>RI.3.2</w:t>
      </w:r>
      <w:r>
        <w:t>_________________________  Grade Level:______</w:t>
      </w:r>
      <w:r w:rsidR="00BE55A5">
        <w:t>3</w:t>
      </w:r>
      <w:r>
        <w:t>________</w:t>
      </w:r>
    </w:p>
    <w:p w:rsidR="009A0498" w:rsidRDefault="009A0498" w:rsidP="009A049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9"/>
        <w:gridCol w:w="4707"/>
      </w:tblGrid>
      <w:tr w:rsidR="009A0498" w:rsidRPr="00EC691C" w:rsidTr="009A049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EC691C" w:rsidRDefault="009A0498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A0498" w:rsidRDefault="00BE55A5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RI.3.2</w:t>
            </w:r>
          </w:p>
          <w:p w:rsidR="00BE55A5" w:rsidRPr="00BE55A5" w:rsidRDefault="00BE55A5" w:rsidP="009A049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E55A5">
              <w:rPr>
                <w:b/>
                <w:sz w:val="24"/>
                <w:szCs w:val="24"/>
              </w:rPr>
              <w:t>Determine the main idea of a text; recount the key details and explain how they support the main idea.</w:t>
            </w:r>
          </w:p>
        </w:tc>
      </w:tr>
      <w:tr w:rsidR="009A0498" w:rsidRPr="00EC691C" w:rsidTr="009A0498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EC691C" w:rsidRDefault="00FB1A05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4961890</wp:posOffset>
                      </wp:positionH>
                      <wp:positionV relativeFrom="paragraph">
                        <wp:posOffset>138430</wp:posOffset>
                      </wp:positionV>
                      <wp:extent cx="525145" cy="346710"/>
                      <wp:effectExtent l="0" t="0" r="27305" b="15240"/>
                      <wp:wrapNone/>
                      <wp:docPr id="30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90.7pt;margin-top:10.9pt;width:41.35pt;height:27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3818890</wp:posOffset>
                      </wp:positionH>
                      <wp:positionV relativeFrom="paragraph">
                        <wp:posOffset>138430</wp:posOffset>
                      </wp:positionV>
                      <wp:extent cx="525145" cy="257175"/>
                      <wp:effectExtent l="0" t="0" r="27305" b="28575"/>
                      <wp:wrapNone/>
                      <wp:docPr id="29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00.7pt;margin-top:10.9pt;width:41.35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142240</wp:posOffset>
                      </wp:positionV>
                      <wp:extent cx="525145" cy="342900"/>
                      <wp:effectExtent l="0" t="0" r="27305" b="19050"/>
                      <wp:wrapNone/>
                      <wp:docPr id="28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5145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65.6pt;margin-top:11.2pt;width:41.35pt;height:2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176530</wp:posOffset>
                      </wp:positionV>
                      <wp:extent cx="798830" cy="257175"/>
                      <wp:effectExtent l="0" t="0" r="20320" b="28575"/>
                      <wp:wrapNone/>
                      <wp:docPr id="2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883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3.9pt;width:62.9pt;height:20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9A0498" w:rsidRPr="00EC691C">
              <w:rPr>
                <w:b/>
                <w:sz w:val="28"/>
                <w:szCs w:val="28"/>
              </w:rPr>
              <w:t>UNWRAPPED STANDARD:</w:t>
            </w:r>
          </w:p>
          <w:p w:rsidR="009A0498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 xml:space="preserve">Determine the </w:t>
            </w:r>
            <w:r w:rsidRPr="008A1D23">
              <w:rPr>
                <w:sz w:val="24"/>
                <w:szCs w:val="24"/>
                <w:u w:val="single"/>
              </w:rPr>
              <w:t>main idea of a text</w:t>
            </w:r>
            <w:r w:rsidRPr="008A1D23">
              <w:rPr>
                <w:sz w:val="24"/>
                <w:szCs w:val="24"/>
              </w:rPr>
              <w:t xml:space="preserve">; recount the </w:t>
            </w:r>
            <w:r w:rsidRPr="008A1D23">
              <w:rPr>
                <w:sz w:val="24"/>
                <w:szCs w:val="24"/>
                <w:u w:val="single"/>
              </w:rPr>
              <w:t>key details</w:t>
            </w:r>
            <w:r w:rsidRPr="008A1D23">
              <w:rPr>
                <w:sz w:val="24"/>
                <w:szCs w:val="24"/>
              </w:rPr>
              <w:t xml:space="preserve"> and explain how they support</w:t>
            </w:r>
            <w:r w:rsidRPr="008A1D23">
              <w:rPr>
                <w:sz w:val="24"/>
                <w:szCs w:val="24"/>
                <w:u w:val="single"/>
              </w:rPr>
              <w:t xml:space="preserve"> the main idea.</w:t>
            </w:r>
          </w:p>
        </w:tc>
      </w:tr>
      <w:tr w:rsidR="009A0498" w:rsidRPr="00EC691C" w:rsidTr="009A049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8A1D23" w:rsidRDefault="009A0498" w:rsidP="008A1D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A1D23">
              <w:rPr>
                <w:b/>
                <w:sz w:val="28"/>
                <w:szCs w:val="28"/>
              </w:rPr>
              <w:t>CONCEPTS and CONTENT:</w:t>
            </w:r>
          </w:p>
          <w:p w:rsidR="00BE55A5" w:rsidRPr="008A1D23" w:rsidRDefault="00BE55A5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Main Idea</w:t>
            </w:r>
          </w:p>
          <w:p w:rsidR="00BE55A5" w:rsidRPr="008A1D23" w:rsidRDefault="00BE55A5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Key Details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Main character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 xml:space="preserve">Setting </w:t>
            </w:r>
          </w:p>
          <w:p w:rsidR="00BE55A5" w:rsidRPr="008A1D23" w:rsidRDefault="00BE55A5" w:rsidP="00BE5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Problem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BE55A5" w:rsidRPr="00EC691C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498" w:rsidRPr="008A1D23" w:rsidRDefault="009A0498" w:rsidP="009A049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9A0498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Determine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Recount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Explain</w:t>
            </w:r>
          </w:p>
          <w:p w:rsidR="00BE55A5" w:rsidRPr="008A1D23" w:rsidRDefault="00BE55A5" w:rsidP="009A0498">
            <w:pPr>
              <w:spacing w:after="0" w:line="240" w:lineRule="auto"/>
              <w:rPr>
                <w:sz w:val="24"/>
                <w:szCs w:val="24"/>
              </w:rPr>
            </w:pPr>
            <w:r w:rsidRPr="008A1D23">
              <w:rPr>
                <w:sz w:val="24"/>
                <w:szCs w:val="24"/>
              </w:rPr>
              <w:t>Support</w:t>
            </w:r>
          </w:p>
          <w:p w:rsidR="009A0498" w:rsidRPr="00EC691C" w:rsidRDefault="009A0498" w:rsidP="009A049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A0498" w:rsidRDefault="009A0498" w:rsidP="009A0498">
      <w:pPr>
        <w:jc w:val="center"/>
      </w:pPr>
    </w:p>
    <w:p w:rsidR="00BE55A5" w:rsidRDefault="00E508FE" w:rsidP="00BE55A5">
      <w:pPr>
        <w:ind w:firstLine="720"/>
      </w:pPr>
      <w:r>
        <w:t>Standards Unwrapped:_RI.3.3</w:t>
      </w:r>
      <w:r w:rsidR="00BE55A5">
        <w:t>_________________________  Grade Level:______3________</w:t>
      </w:r>
    </w:p>
    <w:p w:rsidR="00BE55A5" w:rsidRDefault="00BE55A5" w:rsidP="00BE55A5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759"/>
      </w:tblGrid>
      <w:tr w:rsidR="00BE55A5" w:rsidRPr="00EC691C" w:rsidTr="00BE55A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BE55A5" w:rsidRDefault="00E508FE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RI.3.3</w:t>
            </w:r>
          </w:p>
          <w:p w:rsidR="00BE55A5" w:rsidRPr="00BE55A5" w:rsidRDefault="00E508FE" w:rsidP="00BE55A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Describe the relationship between a series of historical events, scientific ideas or concepts, or steps in technical procedures in a text, using language that pertains to time, sequence, and cause and effect.</w:t>
            </w:r>
          </w:p>
        </w:tc>
      </w:tr>
      <w:tr w:rsidR="00BE55A5" w:rsidRPr="00EC691C" w:rsidTr="00BE55A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FB1A0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161925</wp:posOffset>
                      </wp:positionV>
                      <wp:extent cx="685800" cy="228600"/>
                      <wp:effectExtent l="0" t="0" r="19050" b="19050"/>
                      <wp:wrapNone/>
                      <wp:docPr id="2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75pt;width:54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BE55A5" w:rsidRPr="00EC691C">
              <w:rPr>
                <w:b/>
                <w:sz w:val="28"/>
                <w:szCs w:val="28"/>
              </w:rPr>
              <w:t>UNWRAPPED STANDARD:</w:t>
            </w:r>
          </w:p>
          <w:p w:rsidR="00BE55A5" w:rsidRPr="00BE55A5" w:rsidRDefault="00FB1A05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173990</wp:posOffset>
                      </wp:positionV>
                      <wp:extent cx="412115" cy="257175"/>
                      <wp:effectExtent l="0" t="0" r="26035" b="28575"/>
                      <wp:wrapNone/>
                      <wp:docPr id="2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1211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92.6pt;margin-top:13.7pt;width:32.45pt;height:20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508FE">
              <w:rPr>
                <w:b/>
                <w:sz w:val="24"/>
                <w:szCs w:val="24"/>
              </w:rPr>
              <w:t xml:space="preserve">Describe the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relationship between a series of historical events</w:t>
            </w:r>
            <w:r w:rsidR="00E508FE">
              <w:rPr>
                <w:b/>
                <w:sz w:val="24"/>
                <w:szCs w:val="24"/>
              </w:rPr>
              <w:t xml:space="preserve">,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scientific ideas</w:t>
            </w:r>
            <w:r w:rsidR="00E508FE">
              <w:rPr>
                <w:b/>
                <w:sz w:val="24"/>
                <w:szCs w:val="24"/>
                <w:u w:val="single"/>
              </w:rPr>
              <w:t xml:space="preserve"> or concepts,</w:t>
            </w:r>
            <w:r w:rsidR="00E508FE">
              <w:rPr>
                <w:b/>
                <w:sz w:val="24"/>
                <w:szCs w:val="24"/>
              </w:rPr>
              <w:t xml:space="preserve">  or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steps in technical procedures in a text,</w:t>
            </w:r>
            <w:r w:rsidR="00E508FE">
              <w:rPr>
                <w:b/>
                <w:sz w:val="24"/>
                <w:szCs w:val="24"/>
              </w:rPr>
              <w:t xml:space="preserve"> using </w:t>
            </w:r>
            <w:r w:rsidR="00E508FE" w:rsidRPr="00E508FE">
              <w:rPr>
                <w:b/>
                <w:sz w:val="24"/>
                <w:szCs w:val="24"/>
                <w:u w:val="single"/>
              </w:rPr>
              <w:t>language that pertains to time, sequence, and cause and effect.</w:t>
            </w:r>
          </w:p>
        </w:tc>
      </w:tr>
      <w:tr w:rsidR="00BE55A5" w:rsidRPr="00EC691C" w:rsidTr="00BE55A5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508FE" w:rsidRDefault="00E508FE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508FE" w:rsidRDefault="00E508FE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Relationship between a series of historical event</w:t>
            </w:r>
          </w:p>
          <w:p w:rsidR="00E508FE" w:rsidRDefault="00E508FE" w:rsidP="00BE55A5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Scientific ideas</w:t>
            </w:r>
          </w:p>
          <w:p w:rsidR="00CF4F4D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Pr="00E508FE" w:rsidRDefault="00CF4F4D" w:rsidP="00BE55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Steps in a procedure 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CF4F4D" w:rsidRPr="00CF4F4D" w:rsidRDefault="00CF4F4D" w:rsidP="00BE55A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Language that pertains to time, sequence, or cause and effect</w:t>
            </w:r>
          </w:p>
          <w:p w:rsidR="00BE55A5" w:rsidRDefault="00BE55A5" w:rsidP="00BE55A5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BE55A5" w:rsidRPr="00EC691C" w:rsidRDefault="00BE55A5" w:rsidP="00BE55A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5A5" w:rsidRPr="00EC691C" w:rsidRDefault="00BE55A5" w:rsidP="00BE55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BE55A5" w:rsidRPr="00EC691C" w:rsidRDefault="00BE55A5" w:rsidP="00BE55A5">
            <w:pPr>
              <w:spacing w:after="0" w:line="240" w:lineRule="auto"/>
              <w:rPr>
                <w:sz w:val="28"/>
                <w:szCs w:val="28"/>
              </w:rPr>
            </w:pPr>
          </w:p>
          <w:p w:rsidR="00BE55A5" w:rsidRPr="00CF4F4D" w:rsidRDefault="00CF4F4D" w:rsidP="00E508FE">
            <w:pPr>
              <w:spacing w:after="0" w:line="240" w:lineRule="auto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Describe</w:t>
            </w:r>
          </w:p>
          <w:p w:rsidR="00CF4F4D" w:rsidRPr="00CF4F4D" w:rsidRDefault="00CF4F4D" w:rsidP="00E508FE">
            <w:pPr>
              <w:spacing w:after="0" w:line="240" w:lineRule="auto"/>
              <w:rPr>
                <w:sz w:val="24"/>
                <w:szCs w:val="24"/>
              </w:rPr>
            </w:pPr>
          </w:p>
          <w:p w:rsidR="00CF4F4D" w:rsidRPr="00EC691C" w:rsidRDefault="00CF4F4D" w:rsidP="00E508FE">
            <w:pPr>
              <w:spacing w:after="0" w:line="240" w:lineRule="auto"/>
              <w:rPr>
                <w:sz w:val="28"/>
                <w:szCs w:val="28"/>
              </w:rPr>
            </w:pPr>
            <w:r w:rsidRPr="00CF4F4D">
              <w:rPr>
                <w:sz w:val="24"/>
                <w:szCs w:val="24"/>
              </w:rPr>
              <w:t>Using language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A0498" w:rsidRDefault="009A0498" w:rsidP="009A0498"/>
    <w:p w:rsidR="00CF4F4D" w:rsidRDefault="00CF4F4D" w:rsidP="00CF4F4D">
      <w:pPr>
        <w:ind w:firstLine="720"/>
      </w:pPr>
      <w:r>
        <w:t>Standards Unwrapped:_RI.3.4_________________________  Grade Level:______3________</w:t>
      </w:r>
    </w:p>
    <w:p w:rsidR="00CF4F4D" w:rsidRDefault="00CF4F4D" w:rsidP="00CF4F4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772"/>
      </w:tblGrid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RI.3.4</w:t>
            </w:r>
          </w:p>
          <w:p w:rsidR="00CF4F4D" w:rsidRPr="00BE55A5" w:rsidRDefault="00CF4F4D" w:rsidP="00CF4F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Determine the meaning of general academic and domain specific words and phrases in a text relevant to grade 3 topic of subject area.</w:t>
            </w:r>
          </w:p>
        </w:tc>
      </w:tr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FB1A05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156210</wp:posOffset>
                      </wp:positionV>
                      <wp:extent cx="1600200" cy="337185"/>
                      <wp:effectExtent l="0" t="0" r="19050" b="24765"/>
                      <wp:wrapNone/>
                      <wp:docPr id="2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0" cy="33718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3pt;width:126pt;height:26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 w:rsidRPr="00EC691C">
              <w:rPr>
                <w:b/>
                <w:sz w:val="28"/>
                <w:szCs w:val="28"/>
              </w:rPr>
              <w:t>UNWRAPPED STANDARD:</w:t>
            </w:r>
          </w:p>
          <w:p w:rsidR="00CF4F4D" w:rsidRPr="00BE55A5" w:rsidRDefault="00CF4F4D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Determine the meaning of </w:t>
            </w:r>
            <w:r w:rsidRPr="00CF4F4D">
              <w:rPr>
                <w:b/>
                <w:sz w:val="24"/>
                <w:szCs w:val="24"/>
                <w:u w:val="single"/>
              </w:rPr>
              <w:t>general academic</w:t>
            </w:r>
            <w:r>
              <w:rPr>
                <w:b/>
                <w:sz w:val="24"/>
                <w:szCs w:val="24"/>
              </w:rPr>
              <w:t xml:space="preserve"> and </w:t>
            </w:r>
            <w:r w:rsidRPr="00CF4F4D">
              <w:rPr>
                <w:b/>
                <w:sz w:val="24"/>
                <w:szCs w:val="24"/>
                <w:u w:val="single"/>
              </w:rPr>
              <w:t>domain specific words</w:t>
            </w:r>
            <w:r>
              <w:rPr>
                <w:b/>
                <w:sz w:val="24"/>
                <w:szCs w:val="24"/>
              </w:rPr>
              <w:t xml:space="preserve"> and </w:t>
            </w:r>
            <w:r w:rsidRPr="00CF4F4D">
              <w:rPr>
                <w:b/>
                <w:sz w:val="24"/>
                <w:szCs w:val="24"/>
                <w:u w:val="single"/>
              </w:rPr>
              <w:t>phrases in a text relevant to grade 3 topic of subject area.</w:t>
            </w:r>
          </w:p>
        </w:tc>
      </w:tr>
      <w:tr w:rsidR="00CF4F4D" w:rsidRPr="00EC691C" w:rsidTr="00CF4F4D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General academic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Domain specific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Phrases</w:t>
            </w:r>
          </w:p>
          <w:p w:rsidR="00CF4F4D" w:rsidRPr="00CF4F4D" w:rsidRDefault="00CF4F4D" w:rsidP="00CF4F4D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CF4F4D">
              <w:rPr>
                <w:sz w:val="24"/>
                <w:szCs w:val="24"/>
              </w:rPr>
              <w:t>(all relevant to third grade topics)</w:t>
            </w:r>
          </w:p>
          <w:p w:rsidR="00CF4F4D" w:rsidRPr="00EC691C" w:rsidRDefault="00CF4F4D" w:rsidP="00CF4F4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Determine the meaning</w:t>
            </w:r>
          </w:p>
        </w:tc>
      </w:tr>
    </w:tbl>
    <w:p w:rsidR="00CF4F4D" w:rsidRDefault="00CF4F4D" w:rsidP="009A0498"/>
    <w:p w:rsidR="00CF4F4D" w:rsidRDefault="00CF4F4D" w:rsidP="00CF4F4D">
      <w:pPr>
        <w:ind w:firstLine="720"/>
      </w:pPr>
      <w:r>
        <w:t>Standards Unwrapped:_RI.3.5_________________________  Grade Level:______3________</w:t>
      </w:r>
    </w:p>
    <w:p w:rsidR="00CF4F4D" w:rsidRDefault="00CF4F4D" w:rsidP="00CF4F4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79"/>
      </w:tblGrid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F4F4D" w:rsidRDefault="00FB1A05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4732020</wp:posOffset>
                      </wp:positionH>
                      <wp:positionV relativeFrom="paragraph">
                        <wp:posOffset>85090</wp:posOffset>
                      </wp:positionV>
                      <wp:extent cx="455930" cy="494665"/>
                      <wp:effectExtent l="17145" t="18415" r="12700" b="20320"/>
                      <wp:wrapNone/>
                      <wp:docPr id="2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55930" cy="494665"/>
                              </a:xfrm>
                              <a:prstGeom prst="ellips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72.6pt;margin-top:6.7pt;width:35.9pt;height:38.9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" filled="f" strokeweight="2pt"/>
                  </w:pict>
                </mc:Fallback>
              </mc:AlternateContent>
            </w:r>
            <w:r w:rsidR="00CF4F4D">
              <w:rPr>
                <w:b/>
                <w:sz w:val="28"/>
                <w:szCs w:val="28"/>
              </w:rPr>
              <w:t>RI.3.5</w:t>
            </w:r>
          </w:p>
          <w:p w:rsidR="00CF4F4D" w:rsidRPr="00BE55A5" w:rsidRDefault="00CF4F4D" w:rsidP="00CF4F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Use text features and search tools (e.g. key words, sidebars, hyperlinks) to locate information relevant to a give topic efficiently.</w:t>
            </w:r>
          </w:p>
        </w:tc>
      </w:tr>
      <w:tr w:rsidR="00CF4F4D" w:rsidRPr="00EC691C" w:rsidTr="00CF4F4D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FB1A05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4732020</wp:posOffset>
                      </wp:positionH>
                      <wp:positionV relativeFrom="paragraph">
                        <wp:posOffset>187325</wp:posOffset>
                      </wp:positionV>
                      <wp:extent cx="455930" cy="259715"/>
                      <wp:effectExtent l="0" t="0" r="20320" b="26035"/>
                      <wp:wrapNone/>
                      <wp:docPr id="2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593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72.6pt;margin-top:14.75pt;width:35.9pt;height:20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156210</wp:posOffset>
                      </wp:positionV>
                      <wp:extent cx="342900" cy="259715"/>
                      <wp:effectExtent l="0" t="0" r="19050" b="26035"/>
                      <wp:wrapNone/>
                      <wp:docPr id="2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29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2.3pt;width:27pt;height:20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 w:rsidRPr="00EC691C">
              <w:rPr>
                <w:b/>
                <w:sz w:val="28"/>
                <w:szCs w:val="28"/>
              </w:rPr>
              <w:t>UNWRAPPED STANDARD:</w:t>
            </w:r>
          </w:p>
          <w:p w:rsidR="00CF4F4D" w:rsidRPr="00BE55A5" w:rsidRDefault="00FB1A05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198755</wp:posOffset>
                      </wp:positionV>
                      <wp:extent cx="800100" cy="259715"/>
                      <wp:effectExtent l="0" t="0" r="19050" b="26035"/>
                      <wp:wrapNone/>
                      <wp:docPr id="2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11.6pt;margin-top:15.65pt;width:63pt;height:20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F4F4D">
              <w:rPr>
                <w:b/>
                <w:sz w:val="24"/>
                <w:szCs w:val="24"/>
              </w:rPr>
              <w:t xml:space="preserve">Use 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text features</w:t>
            </w:r>
            <w:r w:rsidR="00CF4F4D">
              <w:rPr>
                <w:b/>
                <w:sz w:val="24"/>
                <w:szCs w:val="24"/>
              </w:rPr>
              <w:t xml:space="preserve"> and 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search tools</w:t>
            </w:r>
            <w:r w:rsidR="00CF4F4D">
              <w:rPr>
                <w:b/>
                <w:sz w:val="24"/>
                <w:szCs w:val="24"/>
              </w:rPr>
              <w:t xml:space="preserve"> (e.g. key words, sidebars, hyperlinks) to locate i</w:t>
            </w:r>
            <w:r w:rsidR="00CF4F4D" w:rsidRPr="000C4C1B">
              <w:rPr>
                <w:b/>
                <w:sz w:val="24"/>
                <w:szCs w:val="24"/>
                <w:u w:val="single"/>
              </w:rPr>
              <w:t>nformation</w:t>
            </w:r>
            <w:r w:rsidR="00CF4F4D">
              <w:rPr>
                <w:b/>
                <w:sz w:val="24"/>
                <w:szCs w:val="24"/>
              </w:rPr>
              <w:t xml:space="preserve"> relevant to a give topic efficiently.</w:t>
            </w:r>
          </w:p>
        </w:tc>
      </w:tr>
      <w:tr w:rsidR="00CF4F4D" w:rsidRPr="00EC691C" w:rsidTr="00CF4F4D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4C1B" w:rsidRDefault="000C4C1B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Default="000C4C1B" w:rsidP="004821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Text features</w:t>
            </w: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Search tools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words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Sidebars</w:t>
            </w:r>
          </w:p>
          <w:p w:rsidR="000C4C1B" w:rsidRDefault="000C4C1B" w:rsidP="000C4C1B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Hyperlinks</w:t>
            </w:r>
          </w:p>
          <w:p w:rsid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0C4C1B" w:rsidRP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Relevant information on a given topic</w:t>
            </w:r>
          </w:p>
          <w:p w:rsidR="00CF4F4D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F4F4D" w:rsidRPr="00EC691C" w:rsidRDefault="00CF4F4D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F4D" w:rsidRPr="00EC691C" w:rsidRDefault="00CF4F4D" w:rsidP="00CF4F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F4F4D" w:rsidRPr="00EC691C" w:rsidRDefault="00CF4F4D" w:rsidP="00CF4F4D">
            <w:pPr>
              <w:spacing w:after="0" w:line="240" w:lineRule="auto"/>
              <w:rPr>
                <w:sz w:val="28"/>
                <w:szCs w:val="28"/>
              </w:rPr>
            </w:pPr>
          </w:p>
          <w:p w:rsidR="00CF4F4D" w:rsidRDefault="000C4C1B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</w:t>
            </w:r>
          </w:p>
          <w:p w:rsidR="000C4C1B" w:rsidRDefault="000C4C1B" w:rsidP="00CF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Locate</w:t>
            </w:r>
          </w:p>
          <w:p w:rsidR="000C4C1B" w:rsidRPr="00EC691C" w:rsidRDefault="000C4C1B" w:rsidP="00CF4F4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Efficiently</w:t>
            </w:r>
          </w:p>
        </w:tc>
      </w:tr>
    </w:tbl>
    <w:p w:rsidR="000C4C1B" w:rsidRDefault="000C4C1B" w:rsidP="00482133"/>
    <w:p w:rsidR="000C4C1B" w:rsidRDefault="000C4C1B" w:rsidP="000C4C1B">
      <w:pPr>
        <w:ind w:firstLine="720"/>
      </w:pPr>
      <w:r>
        <w:t>Standards Unwrapped:_RI.3.6_________________________  Grade Level:______3________</w:t>
      </w:r>
    </w:p>
    <w:p w:rsidR="000C4C1B" w:rsidRDefault="000C4C1B" w:rsidP="000C4C1B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RI.3.6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Distinguish their own point of view from that of the author of a text.</w:t>
            </w:r>
          </w:p>
          <w:p w:rsidR="000C4C1B" w:rsidRPr="00BE55A5" w:rsidRDefault="000C4C1B" w:rsidP="000C4C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FB1A05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160020</wp:posOffset>
                      </wp:positionV>
                      <wp:extent cx="914400" cy="259715"/>
                      <wp:effectExtent l="0" t="0" r="19050" b="26035"/>
                      <wp:wrapNone/>
                      <wp:docPr id="1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25971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6pt;width:1in;height:20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0C4C1B" w:rsidRPr="00EC691C">
              <w:rPr>
                <w:b/>
                <w:sz w:val="28"/>
                <w:szCs w:val="28"/>
              </w:rPr>
              <w:t>UNWRAPPED STANDARD:</w:t>
            </w:r>
          </w:p>
          <w:p w:rsidR="000C4C1B" w:rsidRP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Distinguish their </w:t>
            </w:r>
            <w:r w:rsidRPr="000C4C1B">
              <w:rPr>
                <w:b/>
                <w:sz w:val="28"/>
                <w:szCs w:val="28"/>
                <w:u w:val="single"/>
              </w:rPr>
              <w:t>own point of view from that of the author of a text</w:t>
            </w:r>
            <w:r w:rsidRPr="000C4C1B">
              <w:rPr>
                <w:b/>
                <w:sz w:val="28"/>
                <w:szCs w:val="28"/>
              </w:rPr>
              <w:t>.</w:t>
            </w:r>
          </w:p>
          <w:p w:rsidR="000C4C1B" w:rsidRPr="00BE55A5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CONCEPTS and CONTENT: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0C4C1B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Own point of view from that of the author of the text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EC691C" w:rsidRDefault="000C4C1B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Distinguish own point of view</w:t>
            </w:r>
          </w:p>
        </w:tc>
      </w:tr>
    </w:tbl>
    <w:p w:rsidR="000C4C1B" w:rsidRDefault="000C4C1B" w:rsidP="009A0498"/>
    <w:p w:rsidR="000C4C1B" w:rsidRDefault="000C4C1B" w:rsidP="000C4C1B">
      <w:pPr>
        <w:ind w:firstLine="720"/>
      </w:pPr>
      <w:r>
        <w:t>Standards Unwrapped:_RI.3.7_________________________  Grade Level:______3________</w:t>
      </w:r>
    </w:p>
    <w:p w:rsidR="000C4C1B" w:rsidRDefault="000C4C1B" w:rsidP="000C4C1B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7"/>
      </w:tblGrid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RI.3.7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Use information gained </w:t>
            </w:r>
            <w:r w:rsidR="00490455">
              <w:rPr>
                <w:b/>
                <w:sz w:val="28"/>
                <w:szCs w:val="28"/>
              </w:rPr>
              <w:t>from illustrations (e.g</w:t>
            </w:r>
            <w:r>
              <w:rPr>
                <w:b/>
                <w:sz w:val="28"/>
                <w:szCs w:val="28"/>
              </w:rPr>
              <w:t>.</w:t>
            </w:r>
            <w:r w:rsidR="00490455">
              <w:rPr>
                <w:b/>
                <w:sz w:val="28"/>
                <w:szCs w:val="28"/>
              </w:rPr>
              <w:t xml:space="preserve"> maps, photographs) and the words in the text to demonstrate understanding of the text (e.g., where, when, why, and how key events occur).</w:t>
            </w:r>
          </w:p>
          <w:p w:rsidR="000C4C1B" w:rsidRPr="00BE55A5" w:rsidRDefault="000C4C1B" w:rsidP="000C4C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FB1A05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46710"/>
                      <wp:effectExtent l="0" t="0" r="20320" b="15240"/>
                      <wp:wrapNone/>
                      <wp:docPr id="18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7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0C4C1B" w:rsidRPr="00EC691C">
              <w:rPr>
                <w:b/>
                <w:sz w:val="28"/>
                <w:szCs w:val="28"/>
              </w:rPr>
              <w:t>UNWRAPPED STANDARD:</w:t>
            </w:r>
          </w:p>
          <w:p w:rsidR="000C4C1B" w:rsidRPr="00490455" w:rsidRDefault="00FB1A05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168910</wp:posOffset>
                      </wp:positionV>
                      <wp:extent cx="2170430" cy="346710"/>
                      <wp:effectExtent l="0" t="0" r="20320" b="15240"/>
                      <wp:wrapNone/>
                      <wp:docPr id="1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4671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66.7pt;margin-top:13.3pt;width:170.9pt;height:27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90455" w:rsidRPr="00490455">
              <w:rPr>
                <w:sz w:val="28"/>
                <w:szCs w:val="28"/>
              </w:rPr>
              <w:t xml:space="preserve">Use information gained from </w:t>
            </w:r>
            <w:r w:rsidR="00490455" w:rsidRPr="00490455">
              <w:rPr>
                <w:sz w:val="28"/>
                <w:szCs w:val="28"/>
                <w:u w:val="single"/>
              </w:rPr>
              <w:t>illustrations (e.g. maps, photographs</w:t>
            </w:r>
            <w:r w:rsidR="00490455" w:rsidRPr="00490455">
              <w:rPr>
                <w:sz w:val="28"/>
                <w:szCs w:val="28"/>
              </w:rPr>
              <w:t xml:space="preserve">) and the </w:t>
            </w:r>
            <w:r w:rsidR="00490455" w:rsidRPr="00490455">
              <w:rPr>
                <w:sz w:val="28"/>
                <w:szCs w:val="28"/>
                <w:u w:val="single"/>
              </w:rPr>
              <w:t xml:space="preserve">words in the text </w:t>
            </w:r>
            <w:r w:rsidR="00490455" w:rsidRPr="00490455">
              <w:rPr>
                <w:sz w:val="28"/>
                <w:szCs w:val="28"/>
              </w:rPr>
              <w:t xml:space="preserve">to demonstrate understanding of the text (e.g., where, when, why, and how) </w:t>
            </w:r>
            <w:r w:rsidR="00490455" w:rsidRPr="00490455">
              <w:rPr>
                <w:sz w:val="28"/>
                <w:szCs w:val="28"/>
                <w:u w:val="single"/>
              </w:rPr>
              <w:t>key events occur</w:t>
            </w:r>
          </w:p>
          <w:p w:rsidR="000C4C1B" w:rsidRPr="00BE55A5" w:rsidRDefault="000C4C1B" w:rsidP="000C4C1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C4C1B" w:rsidRPr="00EC691C" w:rsidTr="000C4C1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Illustrations (maps, and photographs)</w:t>
            </w:r>
          </w:p>
          <w:p w:rsidR="00490455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Words from the text</w:t>
            </w:r>
          </w:p>
          <w:p w:rsidR="00490455" w:rsidRP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events</w:t>
            </w:r>
          </w:p>
          <w:p w:rsidR="000C4C1B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4C1B" w:rsidRPr="00EC691C" w:rsidRDefault="000C4C1B" w:rsidP="000C4C1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C1B" w:rsidRPr="00EC691C" w:rsidRDefault="000C4C1B" w:rsidP="000C4C1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4C1B" w:rsidRPr="00EC691C" w:rsidRDefault="000C4C1B" w:rsidP="000C4C1B">
            <w:pPr>
              <w:spacing w:after="0" w:line="240" w:lineRule="auto"/>
              <w:rPr>
                <w:sz w:val="28"/>
                <w:szCs w:val="28"/>
              </w:rPr>
            </w:pPr>
          </w:p>
          <w:p w:rsidR="000C4C1B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information gained</w:t>
            </w:r>
          </w:p>
          <w:p w:rsidR="00490455" w:rsidRDefault="00490455" w:rsidP="000C4C1B">
            <w:pPr>
              <w:spacing w:after="0" w:line="240" w:lineRule="auto"/>
              <w:rPr>
                <w:sz w:val="24"/>
                <w:szCs w:val="24"/>
              </w:rPr>
            </w:pPr>
          </w:p>
          <w:p w:rsidR="00490455" w:rsidRPr="00EC691C" w:rsidRDefault="00490455" w:rsidP="000C4C1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Demonstrate understanding of text (where, when, why, how)</w:t>
            </w:r>
          </w:p>
        </w:tc>
      </w:tr>
    </w:tbl>
    <w:p w:rsidR="000C4C1B" w:rsidRDefault="000C4C1B" w:rsidP="009A0498"/>
    <w:p w:rsidR="00490455" w:rsidRDefault="00490455" w:rsidP="00490455">
      <w:pPr>
        <w:ind w:firstLine="720"/>
      </w:pPr>
      <w:r>
        <w:t>Standards Unwrapped:_RI.3.8_________________________  Grade Level:______3________</w:t>
      </w:r>
    </w:p>
    <w:p w:rsidR="00490455" w:rsidRDefault="00490455" w:rsidP="00490455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4730"/>
      </w:tblGrid>
      <w:tr w:rsidR="00490455" w:rsidRPr="00EC691C" w:rsidTr="0049045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Pr="00EC691C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RI.3.8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the logical connection between particular sentences and paragraphs in a text (e.g. comparison, cause/effect, first/second/third in a sequence).</w:t>
            </w:r>
          </w:p>
          <w:p w:rsidR="00490455" w:rsidRPr="00BE55A5" w:rsidRDefault="00490455" w:rsidP="004904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90455" w:rsidRPr="00EC691C" w:rsidTr="00490455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FB1A0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203835</wp:posOffset>
                      </wp:positionV>
                      <wp:extent cx="2286000" cy="228600"/>
                      <wp:effectExtent l="0" t="0" r="19050" b="19050"/>
                      <wp:wrapNone/>
                      <wp:docPr id="1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6.05pt;width:18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90455" w:rsidRPr="00EC691C">
              <w:rPr>
                <w:b/>
                <w:sz w:val="28"/>
                <w:szCs w:val="28"/>
              </w:rPr>
              <w:t>UNWRAPPED STANDARD:</w:t>
            </w:r>
          </w:p>
          <w:p w:rsidR="00490455" w:rsidRPr="00490455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  <w:r w:rsidRPr="00490455">
              <w:rPr>
                <w:sz w:val="28"/>
                <w:szCs w:val="28"/>
              </w:rPr>
              <w:t xml:space="preserve">Describe the logical connection </w:t>
            </w:r>
            <w:r w:rsidRPr="00490455">
              <w:rPr>
                <w:sz w:val="28"/>
                <w:szCs w:val="28"/>
                <w:u w:val="single"/>
              </w:rPr>
              <w:t xml:space="preserve">between particular sentences and paragraphs in a text </w:t>
            </w:r>
            <w:r w:rsidRPr="00490455">
              <w:rPr>
                <w:sz w:val="28"/>
                <w:szCs w:val="28"/>
              </w:rPr>
              <w:t>(e.g. comparison, cause/effect, first/second/third in a sequence).</w:t>
            </w:r>
          </w:p>
          <w:p w:rsidR="00490455" w:rsidRPr="00BE55A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90455" w:rsidRPr="00EC691C" w:rsidTr="00490455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90455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90455" w:rsidRDefault="007E4F44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Sentences and paragraphs in a text (comparison, cause/effect, first/second/third in sequence)</w:t>
            </w:r>
          </w:p>
          <w:p w:rsidR="00490455" w:rsidRPr="00EC691C" w:rsidRDefault="00490455" w:rsidP="00490455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455" w:rsidRPr="00EC691C" w:rsidRDefault="00490455" w:rsidP="004904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90455" w:rsidRPr="00EC691C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</w:p>
          <w:p w:rsidR="0049045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</w:t>
            </w:r>
            <w:r w:rsidR="007E4F44">
              <w:rPr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 Logical Connection</w:t>
            </w:r>
          </w:p>
          <w:p w:rsidR="00490455" w:rsidRDefault="00490455" w:rsidP="00490455">
            <w:pPr>
              <w:spacing w:after="0" w:line="240" w:lineRule="auto"/>
              <w:rPr>
                <w:sz w:val="24"/>
                <w:szCs w:val="24"/>
              </w:rPr>
            </w:pPr>
          </w:p>
          <w:p w:rsidR="00490455" w:rsidRPr="00EC691C" w:rsidRDefault="00490455" w:rsidP="0049045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E4F44" w:rsidRDefault="007E4F44" w:rsidP="009A0498"/>
    <w:p w:rsidR="007E4F44" w:rsidRDefault="007E4F44" w:rsidP="007E4F44">
      <w:pPr>
        <w:ind w:firstLine="720"/>
      </w:pPr>
      <w:r>
        <w:t>Standards Unwrapped:_RI.3.9_________________________  Grade Level:______3________</w:t>
      </w:r>
    </w:p>
    <w:p w:rsidR="007E4F44" w:rsidRDefault="007E4F44" w:rsidP="007E4F44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772"/>
      </w:tblGrid>
      <w:tr w:rsidR="007E4F44" w:rsidRPr="00EC691C" w:rsidTr="007E4F4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Pr="00EC691C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RI.3.9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Compare and contrast the most important points and key details present in two texts on the same topic.</w:t>
            </w:r>
          </w:p>
          <w:p w:rsidR="007E4F44" w:rsidRPr="00BE55A5" w:rsidRDefault="007E4F44" w:rsidP="007E4F4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E4F44" w:rsidRPr="00EC691C" w:rsidTr="007E4F4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FB1A05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203835</wp:posOffset>
                      </wp:positionV>
                      <wp:extent cx="1714500" cy="228600"/>
                      <wp:effectExtent l="0" t="0" r="19050" b="19050"/>
                      <wp:wrapNone/>
                      <wp:docPr id="1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16.05pt;width:1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EC691C">
              <w:rPr>
                <w:b/>
                <w:sz w:val="28"/>
                <w:szCs w:val="28"/>
              </w:rPr>
              <w:t>UNWRAPPED STANDARD:</w:t>
            </w:r>
          </w:p>
          <w:p w:rsidR="007E4F44" w:rsidRP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7E4F44">
              <w:rPr>
                <w:sz w:val="28"/>
                <w:szCs w:val="28"/>
              </w:rPr>
              <w:t xml:space="preserve">Compare and contrast the most </w:t>
            </w:r>
            <w:r w:rsidRPr="007E4F44">
              <w:rPr>
                <w:sz w:val="28"/>
                <w:szCs w:val="28"/>
                <w:u w:val="single"/>
              </w:rPr>
              <w:t>important points</w:t>
            </w:r>
            <w:r w:rsidRPr="007E4F44">
              <w:rPr>
                <w:sz w:val="28"/>
                <w:szCs w:val="28"/>
              </w:rPr>
              <w:t xml:space="preserve"> and </w:t>
            </w:r>
            <w:r w:rsidRPr="007E4F44">
              <w:rPr>
                <w:sz w:val="28"/>
                <w:szCs w:val="28"/>
                <w:u w:val="single"/>
              </w:rPr>
              <w:t>key details</w:t>
            </w:r>
            <w:r w:rsidRPr="007E4F44">
              <w:rPr>
                <w:sz w:val="28"/>
                <w:szCs w:val="28"/>
              </w:rPr>
              <w:t xml:space="preserve"> present in </w:t>
            </w:r>
            <w:r w:rsidRPr="007E4F44">
              <w:rPr>
                <w:sz w:val="28"/>
                <w:szCs w:val="28"/>
                <w:u w:val="single"/>
              </w:rPr>
              <w:t>two texts on the same topic</w:t>
            </w:r>
            <w:r w:rsidRPr="007E4F44">
              <w:rPr>
                <w:b/>
                <w:sz w:val="28"/>
                <w:szCs w:val="28"/>
                <w:u w:val="single"/>
              </w:rPr>
              <w:t>.</w:t>
            </w:r>
          </w:p>
          <w:p w:rsidR="007E4F44" w:rsidRPr="00BE55A5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E4F44" w:rsidRPr="00EC691C" w:rsidTr="007E4F44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points</w:t>
            </w:r>
          </w:p>
          <w:p w:rsid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Key details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Two texts on the same topic</w:t>
            </w:r>
          </w:p>
          <w:p w:rsidR="007E4F44" w:rsidRPr="00EC691C" w:rsidRDefault="007E4F44" w:rsidP="007E4F4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Pr="007E4F44" w:rsidRDefault="007E4F44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Compare and Contrast</w:t>
            </w:r>
          </w:p>
          <w:p w:rsidR="007E4F44" w:rsidRPr="00EC691C" w:rsidRDefault="007E4F44" w:rsidP="007E4F4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482133" w:rsidRDefault="00482133" w:rsidP="007E4F44">
      <w:pPr>
        <w:ind w:firstLine="720"/>
      </w:pPr>
    </w:p>
    <w:p w:rsidR="007E4F44" w:rsidRDefault="007E4F44" w:rsidP="007E4F44">
      <w:pPr>
        <w:ind w:firstLine="720"/>
      </w:pPr>
      <w:r>
        <w:lastRenderedPageBreak/>
        <w:t>Standards Unwrapped:_RI.3.10_________________________  Grade Level:______3________</w:t>
      </w:r>
    </w:p>
    <w:p w:rsidR="007E4F44" w:rsidRDefault="007E4F44" w:rsidP="007E4F44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2"/>
        <w:gridCol w:w="4814"/>
      </w:tblGrid>
      <w:tr w:rsidR="007E4F44" w:rsidRPr="00EC691C" w:rsidTr="007E4F4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Pr="00EC691C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RI.3.10</w:t>
            </w:r>
          </w:p>
          <w:p w:rsidR="007E4F44" w:rsidRPr="00BE55A5" w:rsidRDefault="007E4F44" w:rsidP="007E4F4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By the end of the year, read and comprehend informational texts, including history/social studies, science, and technical texts, at the high end of the grades 2-3 text complexity band independently and proficiently.</w:t>
            </w:r>
          </w:p>
        </w:tc>
      </w:tr>
      <w:tr w:rsidR="007E4F44" w:rsidRPr="00EC691C" w:rsidTr="007E4F44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FB1A05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1532890</wp:posOffset>
                      </wp:positionH>
                      <wp:positionV relativeFrom="paragraph">
                        <wp:posOffset>157480</wp:posOffset>
                      </wp:positionV>
                      <wp:extent cx="571500" cy="338455"/>
                      <wp:effectExtent l="0" t="0" r="19050" b="23495"/>
                      <wp:wrapNone/>
                      <wp:docPr id="1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3384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20.7pt;margin-top:12.4pt;width:45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157480</wp:posOffset>
                      </wp:positionV>
                      <wp:extent cx="1027430" cy="346075"/>
                      <wp:effectExtent l="0" t="0" r="20320" b="15875"/>
                      <wp:wrapNone/>
                      <wp:docPr id="1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7430" cy="3460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83.8pt;margin-top:12.4pt;width:80.9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EC691C">
              <w:rPr>
                <w:b/>
                <w:sz w:val="28"/>
                <w:szCs w:val="28"/>
              </w:rPr>
              <w:t>UNWRAPPED STANDARD:</w:t>
            </w:r>
          </w:p>
          <w:p w:rsidR="007E4F44" w:rsidRPr="007E4F44" w:rsidRDefault="00FB1A0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393700</wp:posOffset>
                      </wp:positionV>
                      <wp:extent cx="914400" cy="227965"/>
                      <wp:effectExtent l="0" t="0" r="19050" b="19685"/>
                      <wp:wrapNone/>
                      <wp:docPr id="1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22796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237.6pt;margin-top:31pt;width:1in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397510</wp:posOffset>
                      </wp:positionV>
                      <wp:extent cx="1141730" cy="224155"/>
                      <wp:effectExtent l="0" t="0" r="20320" b="23495"/>
                      <wp:wrapNone/>
                      <wp:docPr id="1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1730" cy="2241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29.7pt;margin-top:31.3pt;width:89.9pt;height: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7E4F44" w:rsidRPr="007E4F44">
              <w:rPr>
                <w:sz w:val="28"/>
                <w:szCs w:val="28"/>
              </w:rPr>
              <w:t xml:space="preserve">By the end of the year, read and comprehend </w:t>
            </w:r>
            <w:r w:rsidR="007E4F44" w:rsidRPr="009107A5">
              <w:rPr>
                <w:sz w:val="28"/>
                <w:szCs w:val="28"/>
                <w:u w:val="single"/>
              </w:rPr>
              <w:t>informational texts</w:t>
            </w:r>
            <w:r w:rsidR="007E4F44" w:rsidRPr="007E4F44">
              <w:rPr>
                <w:sz w:val="28"/>
                <w:szCs w:val="28"/>
              </w:rPr>
              <w:t xml:space="preserve">, including history/social studies, </w:t>
            </w:r>
            <w:r w:rsidR="007E4F44">
              <w:rPr>
                <w:sz w:val="28"/>
                <w:szCs w:val="28"/>
              </w:rPr>
              <w:t>s</w:t>
            </w:r>
            <w:r w:rsidR="007E4F44" w:rsidRPr="007E4F44">
              <w:rPr>
                <w:sz w:val="28"/>
                <w:szCs w:val="28"/>
              </w:rPr>
              <w:t xml:space="preserve">cience, and technical texts, at the </w:t>
            </w:r>
            <w:r w:rsidR="007E4F44" w:rsidRPr="009107A5">
              <w:rPr>
                <w:sz w:val="28"/>
                <w:szCs w:val="28"/>
                <w:u w:val="single"/>
              </w:rPr>
              <w:t>high end of the grades 2-3</w:t>
            </w:r>
            <w:r w:rsidR="007E4F44" w:rsidRPr="007E4F44">
              <w:rPr>
                <w:sz w:val="28"/>
                <w:szCs w:val="28"/>
              </w:rPr>
              <w:t xml:space="preserve"> text complexity band independently and proficiently.</w:t>
            </w:r>
          </w:p>
        </w:tc>
      </w:tr>
      <w:tr w:rsidR="007E4F44" w:rsidRPr="00EC691C" w:rsidTr="007E4F4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Informational texts (history/social studies, science and technical texts)</w:t>
            </w:r>
          </w:p>
          <w:p w:rsidR="009107A5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</w:p>
          <w:p w:rsidR="009107A5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High End of grades 2-3</w:t>
            </w:r>
          </w:p>
          <w:p w:rsidR="009107A5" w:rsidRDefault="009107A5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Pr="00EC691C" w:rsidRDefault="007E4F44" w:rsidP="007E4F4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7E4F44" w:rsidRDefault="007E4F44" w:rsidP="007E4F4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E4F44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Read</w:t>
            </w:r>
          </w:p>
          <w:p w:rsidR="009107A5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Comprehend</w:t>
            </w:r>
          </w:p>
          <w:p w:rsidR="009107A5" w:rsidRDefault="009107A5" w:rsidP="007E4F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Independently </w:t>
            </w:r>
          </w:p>
          <w:p w:rsidR="009107A5" w:rsidRPr="007E4F44" w:rsidRDefault="009107A5" w:rsidP="007E4F4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Profic</w:t>
            </w:r>
            <w:r w:rsidR="00482133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ently</w:t>
            </w:r>
          </w:p>
          <w:p w:rsidR="007E4F44" w:rsidRPr="00EC691C" w:rsidRDefault="007E4F44" w:rsidP="007E4F4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E4F44" w:rsidRDefault="007E4F44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7E4F44">
      <w:pPr>
        <w:tabs>
          <w:tab w:val="left" w:pos="4050"/>
        </w:tabs>
      </w:pPr>
    </w:p>
    <w:p w:rsidR="0046504C" w:rsidRDefault="0046504C" w:rsidP="0046504C">
      <w:pPr>
        <w:jc w:val="center"/>
      </w:pPr>
      <w:r>
        <w:t>Standards Unwrapped:__L. 3.1_________________________  Grade Level:____3__________</w:t>
      </w:r>
    </w:p>
    <w:p w:rsidR="0046504C" w:rsidRDefault="0046504C" w:rsidP="0046504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7"/>
        <w:gridCol w:w="4679"/>
      </w:tblGrid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L.3.1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command of the conventions of standard English grammar and usage when writing and speaking.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FB1A05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1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EC691C">
              <w:rPr>
                <w:b/>
                <w:sz w:val="28"/>
                <w:szCs w:val="28"/>
              </w:rPr>
              <w:t>UNWRAPPED STANDARD:</w:t>
            </w:r>
          </w:p>
          <w:p w:rsidR="0046504C" w:rsidRPr="0046504C" w:rsidRDefault="00FB1A05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187960</wp:posOffset>
                      </wp:positionV>
                      <wp:extent cx="1827530" cy="358775"/>
                      <wp:effectExtent l="0" t="0" r="20320" b="22225"/>
                      <wp:wrapNone/>
                      <wp:docPr id="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57.7pt;margin-top:14.8pt;width:143.9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D638B1">
              <w:rPr>
                <w:sz w:val="28"/>
                <w:szCs w:val="28"/>
              </w:rPr>
              <w:t xml:space="preserve">Demonstrate command of the </w:t>
            </w:r>
            <w:r w:rsidR="0046504C" w:rsidRPr="0046504C">
              <w:rPr>
                <w:sz w:val="28"/>
                <w:szCs w:val="28"/>
                <w:u w:val="single"/>
              </w:rPr>
              <w:t>conventions of standard English grammar</w:t>
            </w:r>
            <w:r w:rsidR="0046504C" w:rsidRPr="00D638B1">
              <w:rPr>
                <w:sz w:val="28"/>
                <w:szCs w:val="28"/>
              </w:rPr>
              <w:t xml:space="preserve"> and </w:t>
            </w:r>
            <w:r w:rsidR="0046504C" w:rsidRPr="0046504C">
              <w:rPr>
                <w:sz w:val="28"/>
                <w:szCs w:val="28"/>
                <w:u w:val="single"/>
              </w:rPr>
              <w:t xml:space="preserve">usage </w:t>
            </w:r>
            <w:r w:rsidR="0046504C" w:rsidRPr="0046504C">
              <w:rPr>
                <w:sz w:val="28"/>
                <w:szCs w:val="28"/>
              </w:rPr>
              <w:t>when writing and speaking.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 of standard English grammar and usage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Nouns, verbs, pronouns, adjectives, adverbs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Regular and irregular plural nouns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Abstract nouns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Regular and irregular 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Simple verb tenses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 verb and pronoun antecedent agreement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Comparative and superlative adjectives and adverbs</w:t>
            </w:r>
          </w:p>
          <w:p w:rsid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Coordinating and subordinating conjunctions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Simple, compound, and complex sentences</w:t>
            </w:r>
          </w:p>
          <w:p w:rsidR="0046504C" w:rsidRPr="00EC691C" w:rsidRDefault="0046504C" w:rsidP="00385C29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6504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 Command when writing and speaking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5311D1"/>
    <w:p w:rsidR="0046504C" w:rsidRDefault="0046504C" w:rsidP="0046504C">
      <w:pPr>
        <w:jc w:val="center"/>
      </w:pPr>
    </w:p>
    <w:p w:rsidR="0046504C" w:rsidRPr="007E4F44" w:rsidRDefault="0046504C" w:rsidP="0046504C">
      <w:pPr>
        <w:tabs>
          <w:tab w:val="left" w:pos="4050"/>
        </w:tabs>
      </w:pPr>
    </w:p>
    <w:p w:rsidR="0046504C" w:rsidRDefault="0046504C" w:rsidP="0046504C">
      <w:pPr>
        <w:tabs>
          <w:tab w:val="left" w:pos="4050"/>
        </w:tabs>
      </w:pPr>
    </w:p>
    <w:p w:rsidR="0046504C" w:rsidRDefault="0046504C" w:rsidP="0046504C">
      <w:pPr>
        <w:tabs>
          <w:tab w:val="left" w:pos="4050"/>
        </w:tabs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</w:p>
    <w:p w:rsidR="0046504C" w:rsidRDefault="0046504C" w:rsidP="0046504C">
      <w:pPr>
        <w:jc w:val="center"/>
      </w:pPr>
      <w:r>
        <w:t>Standards Unwrapped:__L. 3.2_________________________  Grade Level:____3__________</w:t>
      </w:r>
    </w:p>
    <w:p w:rsidR="0046504C" w:rsidRDefault="0046504C" w:rsidP="0046504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1"/>
        <w:gridCol w:w="4715"/>
      </w:tblGrid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6504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L.3.2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command of the conventions of standard English capitalization, punctuation, and spelling when writing.</w:t>
            </w:r>
          </w:p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FB1A05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8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2.4pt;width:143.9pt;height:2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 w:rsidRPr="00EC691C">
              <w:rPr>
                <w:b/>
                <w:sz w:val="28"/>
                <w:szCs w:val="28"/>
              </w:rPr>
              <w:t>UNWRAPPED STANDARD:</w:t>
            </w:r>
          </w:p>
          <w:p w:rsidR="0046504C" w:rsidRPr="00EC691C" w:rsidRDefault="00FB1A05" w:rsidP="0046504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187960</wp:posOffset>
                      </wp:positionV>
                      <wp:extent cx="685800" cy="358775"/>
                      <wp:effectExtent l="0" t="0" r="19050" b="22225"/>
                      <wp:wrapNone/>
                      <wp:docPr id="7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183.6pt;margin-top:14.8pt;width:54pt;height:2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6504C">
              <w:rPr>
                <w:b/>
                <w:sz w:val="28"/>
                <w:szCs w:val="28"/>
              </w:rPr>
              <w:t xml:space="preserve">Demonstrate command of the </w:t>
            </w:r>
            <w:r w:rsidR="0046504C" w:rsidRPr="0046504C">
              <w:rPr>
                <w:b/>
                <w:sz w:val="28"/>
                <w:szCs w:val="28"/>
                <w:u w:val="single"/>
              </w:rPr>
              <w:t xml:space="preserve">conventions of standard English capitalization, punctuation, and spelling </w:t>
            </w:r>
            <w:r w:rsidR="0046504C">
              <w:rPr>
                <w:b/>
                <w:sz w:val="28"/>
                <w:szCs w:val="28"/>
              </w:rPr>
              <w:t>when writing.</w:t>
            </w:r>
          </w:p>
          <w:p w:rsidR="0046504C" w:rsidRPr="00EC691C" w:rsidRDefault="0046504C" w:rsidP="0046504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6504C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6504C" w:rsidRDefault="0046504C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 of standard English capitalization, punctuation, and spelling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Capitalize appropriate titles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commas in addresses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commas, quotation marks in dialogue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Form and use possessives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Use conventional spelling for high frequency and other studied words </w:t>
            </w:r>
          </w:p>
          <w:p w:rsidR="0046504C" w:rsidRPr="0046504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Use spelling patterns and generalizations</w:t>
            </w:r>
          </w:p>
          <w:p w:rsidR="0046504C" w:rsidRPr="00EC691C" w:rsidRDefault="0046504C" w:rsidP="0046504C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Consult reference materials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04C" w:rsidRPr="00EC691C" w:rsidRDefault="0046504C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6504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Demonstrate Command when writing </w:t>
            </w:r>
          </w:p>
          <w:p w:rsidR="0046504C" w:rsidRPr="00EC691C" w:rsidRDefault="0046504C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46504C">
      <w:pPr>
        <w:jc w:val="center"/>
      </w:pPr>
    </w:p>
    <w:p w:rsidR="00C54DD8" w:rsidRDefault="00C54DD8" w:rsidP="00C54DD8">
      <w:pPr>
        <w:jc w:val="center"/>
      </w:pPr>
      <w:r>
        <w:t>Standards Unwrapped:__L. 3.3_________________________  Grade Level:____3__________</w:t>
      </w:r>
    </w:p>
    <w:p w:rsidR="00C54DD8" w:rsidRDefault="00C54DD8" w:rsidP="00C54DD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77"/>
      </w:tblGrid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L.3.3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Use knowledge of language and its conventions when writing, speaking, </w:t>
            </w:r>
            <w:r>
              <w:rPr>
                <w:b/>
                <w:sz w:val="28"/>
                <w:szCs w:val="28"/>
              </w:rPr>
              <w:lastRenderedPageBreak/>
              <w:t>reading, or listening.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UNWRAPPED STANDARD:</w:t>
            </w:r>
          </w:p>
          <w:p w:rsidR="00C54DD8" w:rsidRPr="00EC691C" w:rsidRDefault="00FB1A05" w:rsidP="00C54DD8">
            <w:pPr>
              <w:tabs>
                <w:tab w:val="left" w:pos="154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176530</wp:posOffset>
                      </wp:positionV>
                      <wp:extent cx="1827530" cy="358775"/>
                      <wp:effectExtent l="0" t="0" r="20320" b="22225"/>
                      <wp:wrapNone/>
                      <wp:docPr id="6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3pt;margin-top:13.9pt;width:143.9pt;height:2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-52070</wp:posOffset>
                      </wp:positionV>
                      <wp:extent cx="1827530" cy="358775"/>
                      <wp:effectExtent l="0" t="0" r="20320" b="22225"/>
                      <wp:wrapNone/>
                      <wp:docPr id="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309.7pt;margin-top:-4.1pt;width:143.9pt;height:2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-53340</wp:posOffset>
                      </wp:positionV>
                      <wp:extent cx="1188720" cy="358775"/>
                      <wp:effectExtent l="0" t="0" r="11430" b="22225"/>
                      <wp:wrapNone/>
                      <wp:docPr id="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8872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0;margin-top:-4.2pt;width:93.6pt;height:2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54DD8">
              <w:rPr>
                <w:b/>
                <w:sz w:val="28"/>
                <w:szCs w:val="28"/>
              </w:rPr>
              <w:t xml:space="preserve">Use knowledge of </w:t>
            </w:r>
            <w:r w:rsidR="00C54DD8" w:rsidRPr="00C54DD8">
              <w:rPr>
                <w:b/>
                <w:sz w:val="28"/>
                <w:szCs w:val="28"/>
                <w:u w:val="single"/>
              </w:rPr>
              <w:t>language and its conventions</w:t>
            </w:r>
            <w:r w:rsidR="00C54DD8">
              <w:rPr>
                <w:b/>
                <w:sz w:val="28"/>
                <w:szCs w:val="28"/>
              </w:rPr>
              <w:t xml:space="preserve"> when writing, speaking, reading, or listening</w:t>
            </w:r>
          </w:p>
        </w:tc>
      </w:tr>
      <w:tr w:rsidR="00C54DD8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Language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</w:t>
            </w:r>
          </w:p>
          <w:p w:rsidR="00C54DD8" w:rsidRPr="00C54DD8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Words or phrases for effect</w:t>
            </w:r>
          </w:p>
          <w:p w:rsidR="00C54DD8" w:rsidRPr="00C54DD8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Differences between conventions of spoken and written English</w:t>
            </w:r>
          </w:p>
          <w:p w:rsidR="00C54DD8" w:rsidRPr="00EC691C" w:rsidRDefault="00C54DD8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54DD8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knowledge when: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</w:t>
            </w:r>
          </w:p>
          <w:p w:rsidR="00C54DD8" w:rsidRP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</w:t>
            </w:r>
          </w:p>
          <w:p w:rsidR="00C54DD8" w:rsidRPr="00EC691C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Pr="007E4F44" w:rsidRDefault="0046504C" w:rsidP="0046504C">
      <w:pPr>
        <w:tabs>
          <w:tab w:val="left" w:pos="4050"/>
        </w:tabs>
      </w:pPr>
    </w:p>
    <w:p w:rsidR="00C54DD8" w:rsidRDefault="00C54DD8" w:rsidP="00C54DD8">
      <w:pPr>
        <w:jc w:val="center"/>
      </w:pPr>
      <w:r>
        <w:t>Standards Unwrapped:__L. 3.4_________________________  Grade Level:____3__________</w:t>
      </w:r>
    </w:p>
    <w:p w:rsidR="00C54DD8" w:rsidRDefault="00C54DD8" w:rsidP="00C54DD8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713"/>
      </w:tblGrid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C54DD8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L.3.4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Determine or clarify the meaning of unknown and multiple-meaning word and phrases based on the grade 3 reading and content, choosing flexibly from a range of strategies.</w:t>
            </w:r>
          </w:p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FB1A05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-181610</wp:posOffset>
                      </wp:positionH>
                      <wp:positionV relativeFrom="paragraph">
                        <wp:posOffset>157480</wp:posOffset>
                      </wp:positionV>
                      <wp:extent cx="1827530" cy="358775"/>
                      <wp:effectExtent l="0" t="0" r="20320" b="22225"/>
                      <wp:wrapNone/>
                      <wp:docPr id="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75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14.3pt;margin-top:12.4pt;width:143.9pt;height: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C54DD8" w:rsidRPr="00EC691C">
              <w:rPr>
                <w:b/>
                <w:sz w:val="28"/>
                <w:szCs w:val="28"/>
              </w:rPr>
              <w:t>UNWRAPPED STANDARD:</w:t>
            </w:r>
          </w:p>
          <w:p w:rsidR="00C54DD8" w:rsidRPr="00EC691C" w:rsidRDefault="00C54DD8" w:rsidP="00C54DD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Determine or clarify the </w:t>
            </w:r>
            <w:r w:rsidRPr="004B49DD">
              <w:rPr>
                <w:b/>
                <w:sz w:val="28"/>
                <w:szCs w:val="28"/>
                <w:u w:val="single"/>
              </w:rPr>
              <w:t xml:space="preserve">meaning of unknown and multiple-meaning word and phrases </w:t>
            </w:r>
            <w:r>
              <w:rPr>
                <w:b/>
                <w:sz w:val="28"/>
                <w:szCs w:val="28"/>
              </w:rPr>
              <w:t>based on the grade 3 reading and content, choosing flexibly from a range of strategies.</w:t>
            </w:r>
          </w:p>
          <w:p w:rsidR="00C54DD8" w:rsidRPr="00EC691C" w:rsidRDefault="00C54DD8" w:rsidP="00385C29">
            <w:pPr>
              <w:tabs>
                <w:tab w:val="left" w:pos="154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54DD8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4DD8" w:rsidRDefault="00C54DD8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Meaning of unknown words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Multiple meaning words and phrases</w:t>
            </w:r>
          </w:p>
          <w:p w:rsidR="00C54DD8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Context clues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Use suffixes and prefixes 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Root words</w:t>
            </w:r>
          </w:p>
          <w:p w:rsidR="004B49DD" w:rsidRPr="00EC691C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Access to glossaries, dictionaries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D8" w:rsidRPr="00EC691C" w:rsidRDefault="00C54DD8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54DD8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C54DD8" w:rsidRP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 and clarify</w:t>
            </w:r>
          </w:p>
          <w:p w:rsidR="00C54DD8" w:rsidRPr="00EC691C" w:rsidRDefault="00C54DD8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504C" w:rsidRDefault="0046504C" w:rsidP="007E4F44">
      <w:pPr>
        <w:tabs>
          <w:tab w:val="left" w:pos="4050"/>
        </w:tabs>
      </w:pPr>
    </w:p>
    <w:p w:rsidR="004B49DD" w:rsidRDefault="004B49DD" w:rsidP="004B49DD">
      <w:pPr>
        <w:jc w:val="center"/>
      </w:pPr>
      <w:r>
        <w:lastRenderedPageBreak/>
        <w:t>Standards Unwrapped:__L. 3.5_________________________  Grade Level:____3__________</w:t>
      </w:r>
    </w:p>
    <w:p w:rsidR="004B49DD" w:rsidRDefault="004B49DD" w:rsidP="004B49D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L.3.5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Demonstrate understanding of word relationships and nuances in word meanings.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FB1A05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113665</wp:posOffset>
                      </wp:positionV>
                      <wp:extent cx="2170430" cy="358775"/>
                      <wp:effectExtent l="0" t="0" r="20320" b="22225"/>
                      <wp:wrapNone/>
                      <wp:docPr id="1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8.95pt;width:170.9pt;height:2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B49DD" w:rsidRPr="00EC691C">
              <w:rPr>
                <w:b/>
                <w:sz w:val="28"/>
                <w:szCs w:val="28"/>
              </w:rPr>
              <w:t>UNWRAPPED STANDARD:</w:t>
            </w:r>
          </w:p>
          <w:p w:rsidR="004B49DD" w:rsidRPr="00EC691C" w:rsidRDefault="004B49DD" w:rsidP="004B49D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Demonstrate understanding of </w:t>
            </w:r>
            <w:r w:rsidRPr="004B49DD">
              <w:rPr>
                <w:b/>
                <w:sz w:val="28"/>
                <w:szCs w:val="28"/>
                <w:u w:val="single"/>
              </w:rPr>
              <w:t>word relationships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4B49DD">
              <w:rPr>
                <w:b/>
                <w:sz w:val="28"/>
                <w:szCs w:val="28"/>
                <w:u w:val="single"/>
              </w:rPr>
              <w:t>nuances in word meanings</w:t>
            </w:r>
          </w:p>
        </w:tc>
      </w:tr>
      <w:tr w:rsidR="004B49DD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 relationships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Nuances in word meanings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Literal and nonliteral meanings of words and phrases in context</w:t>
            </w:r>
          </w:p>
          <w:p w:rsidR="004B49DD" w:rsidRPr="004B49DD" w:rsidRDefault="004B49DD" w:rsidP="00385C29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Real-life connections between words and their use</w:t>
            </w:r>
          </w:p>
          <w:p w:rsidR="004B49DD" w:rsidRPr="004B49DD" w:rsidRDefault="004B49DD" w:rsidP="004B49DD">
            <w:pPr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Shades of meaning among related words that describe states of mind and degrees of certainty</w:t>
            </w:r>
          </w:p>
          <w:p w:rsidR="004B49DD" w:rsidRPr="00EC691C" w:rsidRDefault="004B49DD" w:rsidP="004B49DD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4B49DD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B49DD" w:rsidRPr="00C54DD8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 understanding</w:t>
            </w:r>
          </w:p>
          <w:p w:rsidR="004B49DD" w:rsidRPr="00EC691C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B49DD" w:rsidRDefault="004B49DD" w:rsidP="004B49DD">
      <w:pPr>
        <w:tabs>
          <w:tab w:val="left" w:pos="6015"/>
        </w:tabs>
      </w:pPr>
    </w:p>
    <w:p w:rsidR="004B49DD" w:rsidRDefault="004B49DD" w:rsidP="004B49DD">
      <w:pPr>
        <w:jc w:val="center"/>
      </w:pPr>
      <w:r>
        <w:t>Standards Unwrapped:__L. 3.6_________________________  Grade Level:____3__________</w:t>
      </w:r>
    </w:p>
    <w:p w:rsidR="004B49DD" w:rsidRDefault="004B49DD" w:rsidP="004B49DD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633"/>
      </w:tblGrid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4B49DD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L.3.6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Acquire and use accurately, grade appropriate conversational, general academic, and domain specific, words and phrases, including those that signal spatial and temporal relationships.</w:t>
            </w:r>
          </w:p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49DD" w:rsidRPr="00EC691C" w:rsidTr="00385C29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FB1A05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113665</wp:posOffset>
                      </wp:positionV>
                      <wp:extent cx="2170430" cy="358775"/>
                      <wp:effectExtent l="0" t="0" r="20320" b="2222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0430" cy="3587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5.4pt;margin-top:8.95pt;width:170.9pt;height:2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4B49DD" w:rsidRPr="00EC691C">
              <w:rPr>
                <w:b/>
                <w:sz w:val="28"/>
                <w:szCs w:val="28"/>
              </w:rPr>
              <w:t>UNWRAPPED STANDARD:</w:t>
            </w:r>
          </w:p>
          <w:p w:rsidR="004B49DD" w:rsidRPr="00EC691C" w:rsidRDefault="00385C29" w:rsidP="00385C2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Acquire and use accurately, </w:t>
            </w:r>
            <w:r w:rsidRPr="00385C29">
              <w:rPr>
                <w:b/>
                <w:sz w:val="28"/>
                <w:szCs w:val="28"/>
                <w:u w:val="single"/>
              </w:rPr>
              <w:t>grade appropriate conversational, general academic, and domain specific, words and phrases</w:t>
            </w:r>
            <w:r>
              <w:rPr>
                <w:b/>
                <w:sz w:val="28"/>
                <w:szCs w:val="28"/>
              </w:rPr>
              <w:t>, including those that signal spatial and temporal relationships</w:t>
            </w:r>
          </w:p>
        </w:tc>
      </w:tr>
      <w:tr w:rsidR="004B49DD" w:rsidRPr="00EC691C" w:rsidTr="00385C2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4B49DD" w:rsidRDefault="004B49DD" w:rsidP="00385C29">
            <w:pPr>
              <w:spacing w:after="0" w:line="240" w:lineRule="auto"/>
              <w:rPr>
                <w:sz w:val="24"/>
                <w:szCs w:val="24"/>
              </w:rPr>
            </w:pPr>
          </w:p>
          <w:p w:rsidR="00385C29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Grade appropriate language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Conversational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 academic</w:t>
            </w:r>
          </w:p>
          <w:p w:rsidR="00385C29" w:rsidRDefault="00385C29" w:rsidP="00385C29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Domain specific</w:t>
            </w:r>
          </w:p>
          <w:p w:rsidR="00385C29" w:rsidRPr="00385C29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Words and Phrases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9DD" w:rsidRPr="00EC691C" w:rsidRDefault="004B49DD" w:rsidP="00385C2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4B49DD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  <w:p w:rsidR="004B49DD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Acquire</w:t>
            </w:r>
          </w:p>
          <w:p w:rsidR="00385C29" w:rsidRPr="00C54DD8" w:rsidRDefault="00385C29" w:rsidP="00385C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Accurately</w:t>
            </w:r>
          </w:p>
          <w:p w:rsidR="004B49DD" w:rsidRPr="00EC691C" w:rsidRDefault="004B49DD" w:rsidP="00385C2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B49DD" w:rsidRPr="004B49DD" w:rsidRDefault="004B49DD" w:rsidP="004B49DD">
      <w:pPr>
        <w:tabs>
          <w:tab w:val="left" w:pos="6015"/>
        </w:tabs>
      </w:pPr>
    </w:p>
    <w:sectPr w:rsidR="004B49DD" w:rsidRPr="004B49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C945BE"/>
    <w:multiLevelType w:val="hybridMultilevel"/>
    <w:tmpl w:val="6778F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D18D2"/>
    <w:multiLevelType w:val="hybridMultilevel"/>
    <w:tmpl w:val="BDE0F5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7B94"/>
    <w:multiLevelType w:val="hybridMultilevel"/>
    <w:tmpl w:val="4F305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40924"/>
    <w:multiLevelType w:val="hybridMultilevel"/>
    <w:tmpl w:val="BE5C8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3941BD"/>
    <w:multiLevelType w:val="hybridMultilevel"/>
    <w:tmpl w:val="499A2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7D1C1C"/>
    <w:multiLevelType w:val="hybridMultilevel"/>
    <w:tmpl w:val="1AD230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A05"/>
    <w:rsid w:val="000C4C1B"/>
    <w:rsid w:val="00385C29"/>
    <w:rsid w:val="00444FC1"/>
    <w:rsid w:val="0046504C"/>
    <w:rsid w:val="00482133"/>
    <w:rsid w:val="00490455"/>
    <w:rsid w:val="004B49DD"/>
    <w:rsid w:val="005311D1"/>
    <w:rsid w:val="007E4F44"/>
    <w:rsid w:val="008235D3"/>
    <w:rsid w:val="008A1D23"/>
    <w:rsid w:val="009107A5"/>
    <w:rsid w:val="009A0498"/>
    <w:rsid w:val="00BE55A5"/>
    <w:rsid w:val="00C54DD8"/>
    <w:rsid w:val="00CF4F4D"/>
    <w:rsid w:val="00DA2CE1"/>
    <w:rsid w:val="00E508FE"/>
    <w:rsid w:val="00EC691C"/>
    <w:rsid w:val="00FB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D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Standards+Unwrapped-Grade%203%20informational%20text%20and%20languag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Standards+Unwrapped-Grade 3 informational text and language</Template>
  <TotalTime>0</TotalTime>
  <Pages>11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 RI_3</vt:lpstr>
    </vt:vector>
  </TitlesOfParts>
  <Company>Toshiba</Company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 RI_3</dc:title>
  <dc:creator>angelastockman</dc:creator>
  <cp:lastModifiedBy>angelastockman</cp:lastModifiedBy>
  <cp:revision>1</cp:revision>
  <dcterms:created xsi:type="dcterms:W3CDTF">2011-08-02T13:42:00Z</dcterms:created>
  <dcterms:modified xsi:type="dcterms:W3CDTF">2011-08-02T13:42:00Z</dcterms:modified>
</cp:coreProperties>
</file>